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Stockton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Stockton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Stockton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Stockton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Stockton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Stockton North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65.0% </w:t>
      </w:r>
      <w:r w:rsidRPr="004747BF">
        <w:rPr>
          <w:rFonts w:ascii="Libre Franklin Light" w:eastAsia="Times New Roman" w:hAnsi="Libre Franklin Light" w:cs="Calibri Light"/>
        </w:rPr>
        <w:t xml:space="preserve">of those respondents classified as PGSI 8+ in Stockton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Stockton North is estimated to be </w:t>
      </w:r>
      <w:r w:rsidRPr="00773DF7">
        <w:rPr>
          <w:rFonts w:ascii="Libre Franklin Light" w:eastAsia="Times New Roman" w:hAnsi="Libre Franklin Light" w:cs="Calibri Light"/>
          <w:b/>
          <w:bCs/>
          <w:color w:val="C45911" w:themeColor="accent2" w:themeShade="BF"/>
        </w:rPr>
        <w:t xml:space="preserve">£2,381,356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Stockton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Stockton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ck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Stockton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ck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Stockton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ck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Stockton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Stockton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Stockton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Stockton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Stockton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£2,381,356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Stockton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£38,788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£802,166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£1,437,146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£2,381,356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Stockton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Stockton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Stockton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Stockton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Stockton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Stockton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29AAF7-FC66-4C20-BA97-022A16E638B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